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995" w:rsidRPr="005F2995" w:rsidRDefault="005F2995" w:rsidP="005F299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bookmarkStart w:id="0" w:name="_GoBack"/>
      <w:r w:rsidRPr="005F2995">
        <w:rPr>
          <w:rStyle w:val="Hyperlink"/>
          <w:rFonts w:ascii="Times New Roman" w:hAnsi="Times New Roman" w:cs="Times New Roman"/>
          <w:color w:val="auto"/>
          <w:sz w:val="24"/>
          <w:szCs w:val="24"/>
        </w:rPr>
        <w:t>John KNYGHT</w:t>
      </w:r>
      <w:bookmarkEnd w:id="0"/>
      <w:r w:rsidRPr="005F2995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 (fl.1456)</w:t>
      </w:r>
    </w:p>
    <w:p w:rsidR="005F2995" w:rsidRPr="005F2995" w:rsidRDefault="005F2995" w:rsidP="005F299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5F2995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Chaplain.</w:t>
      </w:r>
    </w:p>
    <w:p w:rsidR="005F2995" w:rsidRPr="005F2995" w:rsidRDefault="005F2995" w:rsidP="005F299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5F2995" w:rsidRPr="005F2995" w:rsidRDefault="005F2995" w:rsidP="005F299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5F2995" w:rsidRPr="005F2995" w:rsidRDefault="005F2995" w:rsidP="005F299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5F2995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30 May1456</w:t>
      </w:r>
      <w:r w:rsidRPr="005F2995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Settlement of the action taken by him and others against John</w:t>
      </w:r>
    </w:p>
    <w:p w:rsidR="005F2995" w:rsidRPr="005F2995" w:rsidRDefault="005F2995" w:rsidP="005F299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5F2995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5F2995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Watford(q.v.) and his wife, Elizabeth(q.v.), deforciants of the manor</w:t>
      </w:r>
    </w:p>
    <w:p w:rsidR="005F2995" w:rsidRPr="005F2995" w:rsidRDefault="005F2995" w:rsidP="005F299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5F2995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5F2995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of Walgrave, Northamptonshire, and a messuage, 1½ virgates of land</w:t>
      </w:r>
    </w:p>
    <w:p w:rsidR="005F2995" w:rsidRPr="005F2995" w:rsidRDefault="005F2995" w:rsidP="005F299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5F2995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5F2995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and 16s of rent and a rent of 4 capons in Walgrave.</w:t>
      </w:r>
    </w:p>
    <w:p w:rsidR="005F2995" w:rsidRDefault="005F2995" w:rsidP="005F2995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  <w:r w:rsidRPr="005F2995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5F2995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0006B8">
        <w:rPr>
          <w:rFonts w:ascii="Times New Roman" w:hAnsi="Times New Roman" w:cs="Times New Roman"/>
        </w:rPr>
        <w:t>(</w:t>
      </w:r>
      <w:hyperlink r:id="rId6" w:history="1">
        <w:r w:rsidRPr="002444B2">
          <w:rPr>
            <w:rStyle w:val="Hyperlink"/>
            <w:rFonts w:ascii="Times New Roman" w:hAnsi="Times New Roman" w:cs="Times New Roman"/>
          </w:rPr>
          <w:t>http://www.medievalgenealogy.org.uk/fines/abstracts/CP_25_1_179_95.shtml</w:t>
        </w:r>
      </w:hyperlink>
      <w:r>
        <w:rPr>
          <w:rStyle w:val="Hyperlink"/>
          <w:rFonts w:ascii="Times New Roman" w:hAnsi="Times New Roman" w:cs="Times New Roman"/>
          <w:sz w:val="24"/>
          <w:szCs w:val="24"/>
        </w:rPr>
        <w:t>)</w:t>
      </w:r>
    </w:p>
    <w:p w:rsidR="005F2995" w:rsidRDefault="005F2995" w:rsidP="005F2995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5F2995" w:rsidRDefault="005F2995" w:rsidP="005F2995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DD5B8A" w:rsidRPr="005F2995" w:rsidRDefault="005F2995" w:rsidP="005F299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F2995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22 September 2014</w:t>
      </w:r>
    </w:p>
    <w:sectPr w:rsidR="00DD5B8A" w:rsidRPr="005F29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2995" w:rsidRDefault="005F2995" w:rsidP="00564E3C">
      <w:pPr>
        <w:spacing w:after="0" w:line="240" w:lineRule="auto"/>
      </w:pPr>
      <w:r>
        <w:separator/>
      </w:r>
    </w:p>
  </w:endnote>
  <w:endnote w:type="continuationSeparator" w:id="0">
    <w:p w:rsidR="005F2995" w:rsidRDefault="005F299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F2995">
      <w:rPr>
        <w:rFonts w:ascii="Times New Roman" w:hAnsi="Times New Roman" w:cs="Times New Roman"/>
        <w:noProof/>
        <w:sz w:val="24"/>
        <w:szCs w:val="24"/>
      </w:rPr>
      <w:t>8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2995" w:rsidRDefault="005F2995" w:rsidP="00564E3C">
      <w:pPr>
        <w:spacing w:after="0" w:line="240" w:lineRule="auto"/>
      </w:pPr>
      <w:r>
        <w:separator/>
      </w:r>
    </w:p>
  </w:footnote>
  <w:footnote w:type="continuationSeparator" w:id="0">
    <w:p w:rsidR="005F2995" w:rsidRDefault="005F299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995"/>
    <w:rsid w:val="00372DC6"/>
    <w:rsid w:val="00564E3C"/>
    <w:rsid w:val="005F2995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F4111E-5E11-4F5F-B1A8-270FD1D4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5F29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5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2015-10-08T14:42:00Z</dcterms:created>
  <dcterms:modified xsi:type="dcterms:W3CDTF">2015-10-08T14:43:00Z</dcterms:modified>
</cp:coreProperties>
</file>